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2CF7E" w14:textId="158C96AC" w:rsidR="00582068" w:rsidRDefault="00582068" w:rsidP="00A13E0B">
      <w:pPr>
        <w:spacing w:line="360" w:lineRule="auto"/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ANEXO X</w:t>
      </w:r>
    </w:p>
    <w:p w14:paraId="3BB34227" w14:textId="4D7CFF01" w:rsidR="00A32899" w:rsidRPr="00B9439D" w:rsidRDefault="00A32899" w:rsidP="00A13E0B">
      <w:pPr>
        <w:spacing w:line="360" w:lineRule="auto"/>
        <w:jc w:val="center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>INSTRUCCIONES SOBRE INICIO DE ESTANCIAS FORMATIVAS</w:t>
      </w:r>
    </w:p>
    <w:p w14:paraId="42B0625C" w14:textId="77777777" w:rsidR="00D15F54" w:rsidRPr="00B9439D" w:rsidRDefault="00D15F54" w:rsidP="00A13E0B">
      <w:pPr>
        <w:spacing w:line="360" w:lineRule="auto"/>
        <w:jc w:val="center"/>
        <w:rPr>
          <w:rFonts w:ascii="Verdana" w:hAnsi="Verdana" w:cs="Arial"/>
          <w:sz w:val="18"/>
          <w:szCs w:val="18"/>
        </w:rPr>
      </w:pPr>
    </w:p>
    <w:p w14:paraId="5B6362DD" w14:textId="77777777" w:rsidR="00A13E0B" w:rsidRPr="00B9439D" w:rsidRDefault="00A13E0B" w:rsidP="00A13E0B">
      <w:pPr>
        <w:spacing w:line="360" w:lineRule="auto"/>
        <w:jc w:val="center"/>
        <w:rPr>
          <w:rFonts w:ascii="Verdana" w:hAnsi="Verdana" w:cs="Arial"/>
          <w:sz w:val="18"/>
          <w:szCs w:val="18"/>
        </w:rPr>
      </w:pPr>
    </w:p>
    <w:p w14:paraId="574FD055" w14:textId="78DC622E" w:rsidR="006221C3" w:rsidRPr="00B9439D" w:rsidRDefault="00A13E0B" w:rsidP="00065C08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 xml:space="preserve">El profesorado que resulte seleccionado </w:t>
      </w:r>
      <w:r w:rsidR="00203569" w:rsidRPr="00B9439D">
        <w:rPr>
          <w:rFonts w:ascii="Verdana" w:hAnsi="Verdana" w:cs="Arial"/>
          <w:sz w:val="18"/>
          <w:szCs w:val="18"/>
        </w:rPr>
        <w:t xml:space="preserve">para realizar </w:t>
      </w:r>
      <w:r w:rsidRPr="00B9439D">
        <w:rPr>
          <w:rFonts w:ascii="Verdana" w:hAnsi="Verdana" w:cs="Arial"/>
          <w:sz w:val="18"/>
          <w:szCs w:val="18"/>
        </w:rPr>
        <w:t xml:space="preserve">una estancia formativa, </w:t>
      </w:r>
      <w:r w:rsidR="00A32899" w:rsidRPr="00B9439D">
        <w:rPr>
          <w:rFonts w:ascii="Verdana" w:hAnsi="Verdana" w:cs="Arial"/>
          <w:sz w:val="18"/>
          <w:szCs w:val="18"/>
        </w:rPr>
        <w:t xml:space="preserve"> deberá ponerse en contacto</w:t>
      </w:r>
      <w:r w:rsidR="00065C08" w:rsidRPr="00B9439D">
        <w:rPr>
          <w:rFonts w:ascii="Verdana" w:hAnsi="Verdana" w:cs="Arial"/>
          <w:sz w:val="18"/>
          <w:szCs w:val="18"/>
        </w:rPr>
        <w:t xml:space="preserve"> </w:t>
      </w:r>
      <w:r w:rsidRPr="00B9439D">
        <w:rPr>
          <w:rFonts w:ascii="Verdana" w:hAnsi="Verdana" w:cs="Arial"/>
          <w:sz w:val="18"/>
          <w:szCs w:val="18"/>
        </w:rPr>
        <w:t xml:space="preserve">con la empresa asignada </w:t>
      </w:r>
      <w:r w:rsidR="00065C08" w:rsidRPr="00B9439D">
        <w:rPr>
          <w:rFonts w:ascii="Verdana" w:hAnsi="Verdana" w:cs="Arial"/>
          <w:sz w:val="18"/>
          <w:szCs w:val="18"/>
        </w:rPr>
        <w:t xml:space="preserve">una vez </w:t>
      </w:r>
      <w:r w:rsidRPr="00B9439D">
        <w:rPr>
          <w:rFonts w:ascii="Verdana" w:hAnsi="Verdana" w:cs="Arial"/>
          <w:sz w:val="18"/>
          <w:szCs w:val="18"/>
        </w:rPr>
        <w:t>le sea indicado por la Dirección General de Enseñanzas Profesi</w:t>
      </w:r>
      <w:r w:rsidR="00065C08" w:rsidRPr="00B9439D">
        <w:rPr>
          <w:rFonts w:ascii="Verdana" w:hAnsi="Verdana" w:cs="Arial"/>
          <w:sz w:val="18"/>
          <w:szCs w:val="18"/>
        </w:rPr>
        <w:t>onales y Aprendizaje Permanente, no</w:t>
      </w:r>
      <w:r w:rsidR="00890C8D" w:rsidRPr="00B9439D">
        <w:rPr>
          <w:rFonts w:ascii="Verdana" w:hAnsi="Verdana" w:cs="Arial"/>
          <w:sz w:val="18"/>
          <w:szCs w:val="18"/>
        </w:rPr>
        <w:t xml:space="preserve"> debiendo iniciar comunicación</w:t>
      </w:r>
      <w:r w:rsidR="00065C08" w:rsidRPr="00B9439D">
        <w:rPr>
          <w:rFonts w:ascii="Verdana" w:hAnsi="Verdana" w:cs="Arial"/>
          <w:sz w:val="18"/>
          <w:szCs w:val="18"/>
        </w:rPr>
        <w:t xml:space="preserve"> </w:t>
      </w:r>
      <w:r w:rsidR="00890C8D" w:rsidRPr="00B9439D">
        <w:rPr>
          <w:rFonts w:ascii="Verdana" w:hAnsi="Verdana" w:cs="Arial"/>
          <w:sz w:val="18"/>
          <w:szCs w:val="18"/>
        </w:rPr>
        <w:t>previa alguna</w:t>
      </w:r>
      <w:r w:rsidR="00265D65" w:rsidRPr="00B9439D">
        <w:rPr>
          <w:rFonts w:ascii="Verdana" w:hAnsi="Verdana" w:cs="Arial"/>
          <w:sz w:val="18"/>
          <w:szCs w:val="18"/>
        </w:rPr>
        <w:t xml:space="preserve"> por cuenta propia</w:t>
      </w:r>
      <w:r w:rsidR="00065C08" w:rsidRPr="00B9439D">
        <w:rPr>
          <w:rFonts w:ascii="Verdana" w:hAnsi="Verdana" w:cs="Arial"/>
          <w:sz w:val="18"/>
          <w:szCs w:val="18"/>
        </w:rPr>
        <w:t xml:space="preserve">. </w:t>
      </w:r>
    </w:p>
    <w:p w14:paraId="597101EE" w14:textId="67463BBE" w:rsidR="00A32899" w:rsidRPr="00B9439D" w:rsidRDefault="006221C3" w:rsidP="00065C08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>D</w:t>
      </w:r>
      <w:r w:rsidR="00A32899" w:rsidRPr="00B9439D">
        <w:rPr>
          <w:rFonts w:ascii="Verdana" w:hAnsi="Verdana" w:cs="Arial"/>
          <w:sz w:val="18"/>
          <w:szCs w:val="18"/>
        </w:rPr>
        <w:t xml:space="preserve">urante el periodo de realización de la estancia, el profesorado participante </w:t>
      </w:r>
      <w:r w:rsidR="00065C08" w:rsidRPr="00B9439D">
        <w:rPr>
          <w:rFonts w:ascii="Verdana" w:hAnsi="Verdana" w:cs="Arial"/>
          <w:sz w:val="18"/>
          <w:szCs w:val="18"/>
        </w:rPr>
        <w:t xml:space="preserve">asumirá </w:t>
      </w:r>
      <w:r w:rsidR="00A32899" w:rsidRPr="00B9439D">
        <w:rPr>
          <w:rFonts w:ascii="Verdana" w:hAnsi="Verdana" w:cs="Arial"/>
          <w:sz w:val="18"/>
          <w:szCs w:val="18"/>
        </w:rPr>
        <w:t>los procedimientos de trabajo, instrumentación y métodos de organización establecidos en la empresa correspondiente, respetando sus criterios normativos de confidencialidad, protección de datos y riesgos profesionales</w:t>
      </w:r>
      <w:r w:rsidR="00065C08" w:rsidRPr="00B9439D">
        <w:rPr>
          <w:rFonts w:ascii="Verdana" w:hAnsi="Verdana" w:cs="Arial"/>
          <w:sz w:val="18"/>
          <w:szCs w:val="18"/>
        </w:rPr>
        <w:t xml:space="preserve">, en idénticas condiciones al personal </w:t>
      </w:r>
      <w:r w:rsidR="00890C8D" w:rsidRPr="00B9439D">
        <w:rPr>
          <w:rFonts w:ascii="Verdana" w:hAnsi="Verdana" w:cs="Arial"/>
          <w:sz w:val="18"/>
          <w:szCs w:val="18"/>
        </w:rPr>
        <w:t>que allí desempeñe sus labores</w:t>
      </w:r>
      <w:r w:rsidR="00A32899" w:rsidRPr="00B9439D">
        <w:rPr>
          <w:rFonts w:ascii="Verdana" w:hAnsi="Verdana" w:cs="Arial"/>
          <w:sz w:val="18"/>
          <w:szCs w:val="18"/>
        </w:rPr>
        <w:t>.</w:t>
      </w:r>
    </w:p>
    <w:p w14:paraId="0F85DE4E" w14:textId="059459D3" w:rsidR="00A13E0B" w:rsidRPr="00B9439D" w:rsidRDefault="00065C08" w:rsidP="00A13E0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>P</w:t>
      </w:r>
      <w:r w:rsidR="00A13E0B" w:rsidRPr="00B9439D">
        <w:rPr>
          <w:rFonts w:ascii="Verdana" w:hAnsi="Verdana" w:cs="Arial"/>
          <w:sz w:val="18"/>
          <w:szCs w:val="18"/>
        </w:rPr>
        <w:t>rofesorado seleccionado en Modalidad A</w:t>
      </w:r>
      <w:r w:rsidRPr="00B9439D">
        <w:rPr>
          <w:rFonts w:ascii="Verdana" w:hAnsi="Verdana" w:cs="Arial"/>
          <w:sz w:val="18"/>
          <w:szCs w:val="18"/>
        </w:rPr>
        <w:t>:</w:t>
      </w:r>
      <w:r w:rsidR="00F00BD5" w:rsidRPr="00B9439D">
        <w:rPr>
          <w:rFonts w:ascii="Verdana" w:hAnsi="Verdana" w:cs="Arial"/>
          <w:sz w:val="18"/>
          <w:szCs w:val="18"/>
        </w:rPr>
        <w:t xml:space="preserve"> las Cámaras de Comercio establecerán entrevistas con las empresas</w:t>
      </w:r>
      <w:r w:rsidR="00203569" w:rsidRPr="00B9439D">
        <w:rPr>
          <w:rFonts w:ascii="Verdana" w:hAnsi="Verdana" w:cs="Arial"/>
          <w:sz w:val="18"/>
          <w:szCs w:val="18"/>
        </w:rPr>
        <w:t xml:space="preserve"> p</w:t>
      </w:r>
      <w:r w:rsidR="00F00BD5" w:rsidRPr="00B9439D">
        <w:rPr>
          <w:rFonts w:ascii="Verdana" w:hAnsi="Verdana" w:cs="Arial"/>
          <w:sz w:val="18"/>
          <w:szCs w:val="18"/>
        </w:rPr>
        <w:t>ara la firma del acuerdo</w:t>
      </w:r>
      <w:r w:rsidR="00011551" w:rsidRPr="00B9439D">
        <w:rPr>
          <w:rFonts w:ascii="Verdana" w:hAnsi="Verdana" w:cs="Arial"/>
          <w:sz w:val="18"/>
          <w:szCs w:val="18"/>
        </w:rPr>
        <w:t xml:space="preserve"> que regule </w:t>
      </w:r>
      <w:r w:rsidR="00F00BD5" w:rsidRPr="00B9439D">
        <w:rPr>
          <w:rFonts w:ascii="Verdana" w:hAnsi="Verdana" w:cs="Arial"/>
          <w:sz w:val="18"/>
          <w:szCs w:val="18"/>
        </w:rPr>
        <w:t>e</w:t>
      </w:r>
      <w:r w:rsidR="00863258" w:rsidRPr="00B9439D">
        <w:rPr>
          <w:rFonts w:ascii="Verdana" w:hAnsi="Verdana" w:cs="Arial"/>
          <w:sz w:val="18"/>
          <w:szCs w:val="18"/>
        </w:rPr>
        <w:t>l periodo de realización de las e</w:t>
      </w:r>
      <w:r w:rsidR="00F00BD5" w:rsidRPr="00B9439D">
        <w:rPr>
          <w:rFonts w:ascii="Verdana" w:hAnsi="Verdana" w:cs="Arial"/>
          <w:sz w:val="18"/>
          <w:szCs w:val="18"/>
        </w:rPr>
        <w:t>stancia</w:t>
      </w:r>
      <w:r w:rsidR="00863258" w:rsidRPr="00B9439D">
        <w:rPr>
          <w:rFonts w:ascii="Verdana" w:hAnsi="Verdana" w:cs="Arial"/>
          <w:sz w:val="18"/>
          <w:szCs w:val="18"/>
        </w:rPr>
        <w:t>s</w:t>
      </w:r>
      <w:r w:rsidR="00F00BD5" w:rsidRPr="00B9439D">
        <w:rPr>
          <w:rFonts w:ascii="Verdana" w:hAnsi="Verdana" w:cs="Arial"/>
          <w:sz w:val="18"/>
          <w:szCs w:val="18"/>
        </w:rPr>
        <w:t>.</w:t>
      </w:r>
      <w:r w:rsidR="00775839" w:rsidRPr="00B9439D">
        <w:rPr>
          <w:rFonts w:ascii="Verdana" w:hAnsi="Verdana" w:cs="Arial"/>
          <w:sz w:val="18"/>
          <w:szCs w:val="18"/>
        </w:rPr>
        <w:t xml:space="preserve"> El día y la hora de dicha entrevista</w:t>
      </w:r>
      <w:r w:rsidR="00203569" w:rsidRPr="00B9439D">
        <w:rPr>
          <w:rFonts w:ascii="Verdana" w:hAnsi="Verdana" w:cs="Arial"/>
          <w:sz w:val="18"/>
          <w:szCs w:val="18"/>
        </w:rPr>
        <w:t xml:space="preserve"> s</w:t>
      </w:r>
      <w:r w:rsidR="00863258" w:rsidRPr="00B9439D">
        <w:rPr>
          <w:rFonts w:ascii="Verdana" w:hAnsi="Verdana" w:cs="Arial"/>
          <w:sz w:val="18"/>
          <w:szCs w:val="18"/>
        </w:rPr>
        <w:t>e ajustará a la disponibilidad de la empresa y del profesorado y le será comunicado a éste por la Dirección General de Enseñanzas Profesionales y Aprendizaje Permanente</w:t>
      </w:r>
      <w:r w:rsidR="00391830">
        <w:rPr>
          <w:rFonts w:ascii="Verdana" w:hAnsi="Verdana" w:cs="Arial"/>
          <w:sz w:val="18"/>
          <w:szCs w:val="18"/>
        </w:rPr>
        <w:t>.</w:t>
      </w:r>
    </w:p>
    <w:p w14:paraId="1DAE0757" w14:textId="5299DAF4" w:rsidR="00863258" w:rsidRPr="00B9439D" w:rsidRDefault="00065C08" w:rsidP="00A13E0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>P</w:t>
      </w:r>
      <w:r w:rsidR="003A5C86" w:rsidRPr="00B9439D">
        <w:rPr>
          <w:rFonts w:ascii="Verdana" w:hAnsi="Verdana" w:cs="Arial"/>
          <w:sz w:val="18"/>
          <w:szCs w:val="18"/>
        </w:rPr>
        <w:t>rofesora</w:t>
      </w:r>
      <w:r w:rsidRPr="00B9439D">
        <w:rPr>
          <w:rFonts w:ascii="Verdana" w:hAnsi="Verdana" w:cs="Arial"/>
          <w:sz w:val="18"/>
          <w:szCs w:val="18"/>
        </w:rPr>
        <w:t xml:space="preserve">do seleccionado en Modalidad B: </w:t>
      </w:r>
      <w:r w:rsidR="003A5C86" w:rsidRPr="00B9439D">
        <w:rPr>
          <w:rFonts w:ascii="Verdana" w:hAnsi="Verdana" w:cs="Arial"/>
          <w:sz w:val="18"/>
          <w:szCs w:val="18"/>
        </w:rPr>
        <w:t xml:space="preserve">tras </w:t>
      </w:r>
      <w:r w:rsidR="0027100D" w:rsidRPr="00B9439D">
        <w:rPr>
          <w:rFonts w:ascii="Verdana" w:hAnsi="Verdana" w:cs="Arial"/>
          <w:sz w:val="18"/>
          <w:szCs w:val="18"/>
        </w:rPr>
        <w:t xml:space="preserve">la resolución </w:t>
      </w:r>
      <w:r w:rsidR="003A5C86" w:rsidRPr="00B9439D">
        <w:rPr>
          <w:rFonts w:ascii="Verdana" w:hAnsi="Verdana" w:cs="Arial"/>
          <w:sz w:val="18"/>
          <w:szCs w:val="18"/>
        </w:rPr>
        <w:t>de la Dirección General de Enseñanzas Profesionales y Aprendizaje Permanente, se pondrán directamente en contacto con la empresa que hayan propuesto para la realización de la estancia</w:t>
      </w:r>
      <w:r w:rsidR="00203569" w:rsidRPr="00B9439D">
        <w:rPr>
          <w:rFonts w:ascii="Verdana" w:hAnsi="Verdana" w:cs="Arial"/>
          <w:sz w:val="18"/>
          <w:szCs w:val="18"/>
        </w:rPr>
        <w:t xml:space="preserve"> y g</w:t>
      </w:r>
      <w:r w:rsidR="003A5C86" w:rsidRPr="00B9439D">
        <w:rPr>
          <w:rFonts w:ascii="Verdana" w:hAnsi="Verdana" w:cs="Arial"/>
          <w:sz w:val="18"/>
          <w:szCs w:val="18"/>
        </w:rPr>
        <w:t xml:space="preserve">estionarán </w:t>
      </w:r>
      <w:r w:rsidR="00701967" w:rsidRPr="00B9439D">
        <w:rPr>
          <w:rFonts w:ascii="Verdana" w:hAnsi="Verdana" w:cs="Arial"/>
          <w:sz w:val="18"/>
          <w:szCs w:val="18"/>
        </w:rPr>
        <w:t xml:space="preserve">personalmente </w:t>
      </w:r>
      <w:r w:rsidR="003A5C86" w:rsidRPr="00B9439D">
        <w:rPr>
          <w:rFonts w:ascii="Verdana" w:hAnsi="Verdana" w:cs="Arial"/>
          <w:sz w:val="18"/>
          <w:szCs w:val="18"/>
        </w:rPr>
        <w:t>la firma de</w:t>
      </w:r>
      <w:r w:rsidR="00701967" w:rsidRPr="00B9439D">
        <w:rPr>
          <w:rFonts w:ascii="Verdana" w:hAnsi="Verdana" w:cs="Arial"/>
          <w:sz w:val="18"/>
          <w:szCs w:val="18"/>
        </w:rPr>
        <w:t>l</w:t>
      </w:r>
      <w:r w:rsidR="003A5C86" w:rsidRPr="00B9439D">
        <w:rPr>
          <w:rFonts w:ascii="Verdana" w:hAnsi="Verdana" w:cs="Arial"/>
          <w:sz w:val="18"/>
          <w:szCs w:val="18"/>
        </w:rPr>
        <w:t xml:space="preserve"> acuerdo, estableciendo el periodo y horario de realización.</w:t>
      </w:r>
    </w:p>
    <w:p w14:paraId="537E4636" w14:textId="77777777" w:rsidR="00065C08" w:rsidRPr="00B9439D" w:rsidRDefault="00065C08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3BA3EFD" w14:textId="77777777" w:rsidR="00D15F54" w:rsidRPr="00B9439D" w:rsidRDefault="00D15F54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B0F220A" w14:textId="77777777" w:rsidR="00D15F54" w:rsidRPr="00B9439D" w:rsidRDefault="00D15F54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4CE12AA7" w14:textId="2D39AD86" w:rsidR="00D231CB" w:rsidRPr="00B9439D" w:rsidRDefault="00011551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 xml:space="preserve">Conforme con </w:t>
      </w:r>
      <w:r w:rsidR="00D231CB" w:rsidRPr="00B9439D">
        <w:rPr>
          <w:rFonts w:ascii="Verdana" w:hAnsi="Verdana" w:cs="Arial"/>
          <w:sz w:val="18"/>
          <w:szCs w:val="18"/>
        </w:rPr>
        <w:t>la información</w:t>
      </w:r>
      <w:r w:rsidR="006221C3" w:rsidRPr="00B9439D">
        <w:rPr>
          <w:rFonts w:ascii="Verdana" w:hAnsi="Verdana" w:cs="Arial"/>
          <w:sz w:val="18"/>
          <w:szCs w:val="18"/>
        </w:rPr>
        <w:t>:</w:t>
      </w:r>
    </w:p>
    <w:p w14:paraId="752E3875" w14:textId="77777777" w:rsidR="00011551" w:rsidRPr="00B9439D" w:rsidRDefault="00011551" w:rsidP="00D231CB">
      <w:pPr>
        <w:spacing w:line="360" w:lineRule="auto"/>
        <w:jc w:val="center"/>
        <w:rPr>
          <w:rFonts w:ascii="Verdana" w:hAnsi="Verdana" w:cs="Arial"/>
          <w:sz w:val="18"/>
          <w:szCs w:val="18"/>
        </w:rPr>
      </w:pPr>
    </w:p>
    <w:p w14:paraId="0938E102" w14:textId="77777777" w:rsidR="00D231CB" w:rsidRPr="00B9439D" w:rsidRDefault="00D231CB" w:rsidP="00D231CB">
      <w:pPr>
        <w:spacing w:line="360" w:lineRule="auto"/>
        <w:jc w:val="center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 xml:space="preserve">En _____________, a ______de _______________de 2018 </w:t>
      </w:r>
    </w:p>
    <w:p w14:paraId="661CD0FB" w14:textId="77777777" w:rsidR="00D231CB" w:rsidRPr="00B9439D" w:rsidRDefault="00D231CB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207DB1D7" w14:textId="77777777" w:rsidR="00011551" w:rsidRPr="00B9439D" w:rsidRDefault="00011551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2E99A0F7" w14:textId="77777777" w:rsidR="00D15F54" w:rsidRPr="00B9439D" w:rsidRDefault="00D15F54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11C4339" w14:textId="31D926A6" w:rsidR="00D231CB" w:rsidRPr="00B9439D" w:rsidRDefault="00D231CB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B9439D">
        <w:rPr>
          <w:rFonts w:ascii="Verdana" w:hAnsi="Verdana" w:cs="Arial"/>
          <w:sz w:val="18"/>
          <w:szCs w:val="18"/>
        </w:rPr>
        <w:t>El/la Profesor/a solicitante</w:t>
      </w:r>
      <w:r w:rsidR="00890C8D" w:rsidRPr="00B9439D">
        <w:rPr>
          <w:rFonts w:ascii="Verdana" w:hAnsi="Verdana" w:cs="Arial"/>
          <w:sz w:val="18"/>
          <w:szCs w:val="18"/>
        </w:rPr>
        <w:t>,</w:t>
      </w:r>
    </w:p>
    <w:p w14:paraId="044BAB71" w14:textId="77777777" w:rsidR="00D231CB" w:rsidRPr="00D15F54" w:rsidRDefault="00D231CB" w:rsidP="00D231C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2B123B4E" w14:textId="2E58617B" w:rsidR="007F3C57" w:rsidRPr="00D15F54" w:rsidRDefault="00D231CB" w:rsidP="00065C0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D15F54">
        <w:rPr>
          <w:rFonts w:ascii="Verdana" w:hAnsi="Verdana" w:cs="Arial"/>
          <w:sz w:val="18"/>
          <w:szCs w:val="18"/>
        </w:rPr>
        <w:t>Fdo.:_______________</w:t>
      </w:r>
      <w:bookmarkStart w:id="0" w:name="_GoBack"/>
      <w:bookmarkEnd w:id="0"/>
      <w:r w:rsidRPr="00D15F54">
        <w:rPr>
          <w:rFonts w:ascii="Verdana" w:hAnsi="Verdana" w:cs="Arial"/>
          <w:sz w:val="18"/>
          <w:szCs w:val="18"/>
        </w:rPr>
        <w:t>________________</w:t>
      </w:r>
    </w:p>
    <w:sectPr w:rsidR="007F3C57" w:rsidRPr="00D15F54" w:rsidSect="000A0074">
      <w:headerReference w:type="default" r:id="rId9"/>
      <w:footerReference w:type="default" r:id="rId10"/>
      <w:pgSz w:w="11906" w:h="16838" w:code="9"/>
      <w:pgMar w:top="1417" w:right="1701" w:bottom="1417" w:left="1701" w:header="153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C713B" w14:textId="77777777" w:rsidR="008B497C" w:rsidRDefault="008B497C" w:rsidP="000A0074">
      <w:r>
        <w:separator/>
      </w:r>
    </w:p>
  </w:endnote>
  <w:endnote w:type="continuationSeparator" w:id="0">
    <w:p w14:paraId="3E4E12B8" w14:textId="77777777" w:rsidR="008B497C" w:rsidRDefault="008B497C" w:rsidP="000A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585CF" w14:textId="77777777" w:rsidR="000B627A" w:rsidRDefault="000B627A" w:rsidP="000B627A">
    <w:pPr>
      <w:pStyle w:val="Default"/>
      <w:rPr>
        <w:rFonts w:ascii="Verdana" w:hAnsi="Verdana" w:cs="Arial"/>
        <w:bCs/>
        <w:color w:val="auto"/>
        <w:sz w:val="18"/>
        <w:szCs w:val="18"/>
      </w:rPr>
    </w:pPr>
    <w:r>
      <w:rPr>
        <w:rFonts w:ascii="Verdana" w:hAnsi="Verdana" w:cs="Arial"/>
        <w:color w:val="auto"/>
        <w:sz w:val="18"/>
        <w:szCs w:val="18"/>
      </w:rPr>
      <w:t xml:space="preserve">ILMO. SR. CONSEJERO DE EDUCACIÓN Y CULTURA </w:t>
    </w:r>
  </w:p>
  <w:p w14:paraId="3582F918" w14:textId="25306B9A" w:rsidR="000B627A" w:rsidRDefault="000B627A">
    <w:pPr>
      <w:pStyle w:val="Piedepgina"/>
    </w:pPr>
  </w:p>
  <w:p w14:paraId="321FD100" w14:textId="77777777" w:rsidR="000A0074" w:rsidRDefault="000A00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D5B0D" w14:textId="77777777" w:rsidR="008B497C" w:rsidRDefault="008B497C" w:rsidP="000A0074">
      <w:r>
        <w:separator/>
      </w:r>
    </w:p>
  </w:footnote>
  <w:footnote w:type="continuationSeparator" w:id="0">
    <w:p w14:paraId="0FD5EED6" w14:textId="77777777" w:rsidR="008B497C" w:rsidRDefault="008B497C" w:rsidP="000A0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4D810" w14:textId="77777777" w:rsidR="00126B21" w:rsidRDefault="00126B21" w:rsidP="000A0074">
    <w:pPr>
      <w:pStyle w:val="Encabezado"/>
      <w:jc w:val="right"/>
    </w:pPr>
  </w:p>
  <w:p w14:paraId="70D1C4C3" w14:textId="77777777" w:rsidR="000A0074" w:rsidRDefault="000A0074" w:rsidP="000A0074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3711"/>
    <w:multiLevelType w:val="hybridMultilevel"/>
    <w:tmpl w:val="91888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878CC"/>
    <w:multiLevelType w:val="multilevel"/>
    <w:tmpl w:val="DD2C85C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32"/>
        <w:szCs w:val="32"/>
      </w:rPr>
    </w:lvl>
    <w:lvl w:ilvl="1">
      <w:start w:val="1"/>
      <w:numFmt w:val="decimal"/>
      <w:lvlRestart w:val="0"/>
      <w:lvlText w:val="%1.%2"/>
      <w:lvlJc w:val="left"/>
      <w:pPr>
        <w:tabs>
          <w:tab w:val="num" w:pos="753"/>
        </w:tabs>
        <w:ind w:left="753" w:hanging="540"/>
      </w:pPr>
      <w:rPr>
        <w:rFonts w:hint="default"/>
        <w:b/>
        <w:sz w:val="28"/>
        <w:szCs w:val="28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hint="default"/>
        <w:b/>
      </w:rPr>
    </w:lvl>
  </w:abstractNum>
  <w:abstractNum w:abstractNumId="2">
    <w:nsid w:val="4F4A1BE3"/>
    <w:multiLevelType w:val="multilevel"/>
    <w:tmpl w:val="5D260F0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32"/>
        <w:szCs w:val="32"/>
      </w:rPr>
    </w:lvl>
    <w:lvl w:ilvl="1">
      <w:start w:val="1"/>
      <w:numFmt w:val="decimal"/>
      <w:lvlRestart w:val="0"/>
      <w:lvlText w:val="%1.%2"/>
      <w:lvlJc w:val="left"/>
      <w:pPr>
        <w:tabs>
          <w:tab w:val="num" w:pos="753"/>
        </w:tabs>
        <w:ind w:left="753" w:hanging="54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hint="default"/>
        <w:b/>
      </w:rPr>
    </w:lvl>
  </w:abstractNum>
  <w:abstractNum w:abstractNumId="3">
    <w:nsid w:val="55101179"/>
    <w:multiLevelType w:val="multilevel"/>
    <w:tmpl w:val="8236C64A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/>
        <w:i w:val="0"/>
        <w:sz w:val="32"/>
        <w:szCs w:val="32"/>
      </w:rPr>
    </w:lvl>
    <w:lvl w:ilvl="1">
      <w:start w:val="1"/>
      <w:numFmt w:val="decimal"/>
      <w:pStyle w:val="Ttulo2"/>
      <w:lvlText w:val="%1.%2"/>
      <w:lvlJc w:val="left"/>
      <w:pPr>
        <w:tabs>
          <w:tab w:val="num" w:pos="753"/>
        </w:tabs>
        <w:ind w:left="753" w:hanging="540"/>
      </w:pPr>
      <w:rPr>
        <w:rFonts w:hint="default"/>
        <w:b/>
        <w:sz w:val="28"/>
        <w:szCs w:val="28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/>
        <w:sz w:val="26"/>
        <w:szCs w:val="26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  <w:b w:val="0"/>
        <w:i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hint="default"/>
        <w:b/>
      </w:rPr>
    </w:lvl>
  </w:abstractNum>
  <w:abstractNum w:abstractNumId="4">
    <w:nsid w:val="61473D85"/>
    <w:multiLevelType w:val="hybridMultilevel"/>
    <w:tmpl w:val="70363786"/>
    <w:lvl w:ilvl="0" w:tplc="A00A4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34294"/>
    <w:multiLevelType w:val="hybridMultilevel"/>
    <w:tmpl w:val="BBE4B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373"/>
    <w:rsid w:val="000015FE"/>
    <w:rsid w:val="00011551"/>
    <w:rsid w:val="000303C1"/>
    <w:rsid w:val="00065C08"/>
    <w:rsid w:val="00075675"/>
    <w:rsid w:val="000A0074"/>
    <w:rsid w:val="000B627A"/>
    <w:rsid w:val="000E2E4F"/>
    <w:rsid w:val="00126B21"/>
    <w:rsid w:val="00141CFB"/>
    <w:rsid w:val="001640F7"/>
    <w:rsid w:val="00177FEB"/>
    <w:rsid w:val="001A406E"/>
    <w:rsid w:val="001B5497"/>
    <w:rsid w:val="001C0D6F"/>
    <w:rsid w:val="001F61B0"/>
    <w:rsid w:val="00203569"/>
    <w:rsid w:val="00205AF1"/>
    <w:rsid w:val="00222B29"/>
    <w:rsid w:val="002325B1"/>
    <w:rsid w:val="00244068"/>
    <w:rsid w:val="002603FF"/>
    <w:rsid w:val="00265D65"/>
    <w:rsid w:val="00266C8E"/>
    <w:rsid w:val="0027100D"/>
    <w:rsid w:val="0027344C"/>
    <w:rsid w:val="002A666E"/>
    <w:rsid w:val="002E5125"/>
    <w:rsid w:val="002F18EA"/>
    <w:rsid w:val="00382F72"/>
    <w:rsid w:val="00391830"/>
    <w:rsid w:val="003A5C86"/>
    <w:rsid w:val="003A7D1E"/>
    <w:rsid w:val="003D10DE"/>
    <w:rsid w:val="00416704"/>
    <w:rsid w:val="00431373"/>
    <w:rsid w:val="004325F9"/>
    <w:rsid w:val="00433278"/>
    <w:rsid w:val="00433670"/>
    <w:rsid w:val="0049427B"/>
    <w:rsid w:val="004A5F17"/>
    <w:rsid w:val="004A6EB6"/>
    <w:rsid w:val="004B6F05"/>
    <w:rsid w:val="004E42B5"/>
    <w:rsid w:val="00517009"/>
    <w:rsid w:val="005320A9"/>
    <w:rsid w:val="00544B3B"/>
    <w:rsid w:val="00582068"/>
    <w:rsid w:val="005A318D"/>
    <w:rsid w:val="0061001B"/>
    <w:rsid w:val="006221C3"/>
    <w:rsid w:val="006B65E5"/>
    <w:rsid w:val="006B688A"/>
    <w:rsid w:val="00701967"/>
    <w:rsid w:val="00704952"/>
    <w:rsid w:val="007217FF"/>
    <w:rsid w:val="00731B0E"/>
    <w:rsid w:val="00734AEC"/>
    <w:rsid w:val="00775839"/>
    <w:rsid w:val="00781861"/>
    <w:rsid w:val="00783F8A"/>
    <w:rsid w:val="0079047B"/>
    <w:rsid w:val="00794C3F"/>
    <w:rsid w:val="00794DB4"/>
    <w:rsid w:val="007A3F98"/>
    <w:rsid w:val="007B19D8"/>
    <w:rsid w:val="007B4745"/>
    <w:rsid w:val="007B5444"/>
    <w:rsid w:val="007E52EE"/>
    <w:rsid w:val="007F3C57"/>
    <w:rsid w:val="0080365D"/>
    <w:rsid w:val="008351EB"/>
    <w:rsid w:val="00847E2A"/>
    <w:rsid w:val="00863258"/>
    <w:rsid w:val="00867A34"/>
    <w:rsid w:val="00890C8D"/>
    <w:rsid w:val="008B497C"/>
    <w:rsid w:val="008E2E3A"/>
    <w:rsid w:val="008F1C9F"/>
    <w:rsid w:val="009207D1"/>
    <w:rsid w:val="009321E5"/>
    <w:rsid w:val="00934A16"/>
    <w:rsid w:val="009442A8"/>
    <w:rsid w:val="00946209"/>
    <w:rsid w:val="00975492"/>
    <w:rsid w:val="00990F13"/>
    <w:rsid w:val="009B0C0E"/>
    <w:rsid w:val="009D1DE1"/>
    <w:rsid w:val="00A057AB"/>
    <w:rsid w:val="00A10804"/>
    <w:rsid w:val="00A11F8E"/>
    <w:rsid w:val="00A13E0B"/>
    <w:rsid w:val="00A20AD1"/>
    <w:rsid w:val="00A32899"/>
    <w:rsid w:val="00A438D7"/>
    <w:rsid w:val="00A80FB2"/>
    <w:rsid w:val="00AD093E"/>
    <w:rsid w:val="00AE34E6"/>
    <w:rsid w:val="00AE4419"/>
    <w:rsid w:val="00AF2171"/>
    <w:rsid w:val="00AF2942"/>
    <w:rsid w:val="00B33A79"/>
    <w:rsid w:val="00B864E4"/>
    <w:rsid w:val="00B87929"/>
    <w:rsid w:val="00B9159F"/>
    <w:rsid w:val="00B9439D"/>
    <w:rsid w:val="00BC00E1"/>
    <w:rsid w:val="00C00639"/>
    <w:rsid w:val="00C1442C"/>
    <w:rsid w:val="00C24BAB"/>
    <w:rsid w:val="00C56E96"/>
    <w:rsid w:val="00C57CFD"/>
    <w:rsid w:val="00C6421F"/>
    <w:rsid w:val="00C776B8"/>
    <w:rsid w:val="00CE6901"/>
    <w:rsid w:val="00D15F54"/>
    <w:rsid w:val="00D20077"/>
    <w:rsid w:val="00D231CB"/>
    <w:rsid w:val="00D30BC3"/>
    <w:rsid w:val="00DA348B"/>
    <w:rsid w:val="00DC7218"/>
    <w:rsid w:val="00DF23A8"/>
    <w:rsid w:val="00E103F3"/>
    <w:rsid w:val="00E130F8"/>
    <w:rsid w:val="00E21119"/>
    <w:rsid w:val="00E31F54"/>
    <w:rsid w:val="00E359D2"/>
    <w:rsid w:val="00E433AB"/>
    <w:rsid w:val="00E46F28"/>
    <w:rsid w:val="00E62D6F"/>
    <w:rsid w:val="00E73642"/>
    <w:rsid w:val="00E82EE9"/>
    <w:rsid w:val="00EB0EAC"/>
    <w:rsid w:val="00EE2B7E"/>
    <w:rsid w:val="00EF195F"/>
    <w:rsid w:val="00F00BD5"/>
    <w:rsid w:val="00F26C26"/>
    <w:rsid w:val="00F82F7A"/>
    <w:rsid w:val="00F95B90"/>
    <w:rsid w:val="00FB341F"/>
    <w:rsid w:val="00FC2162"/>
    <w:rsid w:val="00FD6A8B"/>
    <w:rsid w:val="00FE7F49"/>
    <w:rsid w:val="00FF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A85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autoRedefine/>
    <w:qFormat/>
    <w:rsid w:val="00C6421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autoRedefine/>
    <w:qFormat/>
    <w:rsid w:val="00C6421F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autoRedefine/>
    <w:qFormat/>
    <w:rsid w:val="00C6421F"/>
    <w:pPr>
      <w:keepNext/>
      <w:numPr>
        <w:ilvl w:val="3"/>
        <w:numId w:val="3"/>
      </w:numPr>
      <w:spacing w:before="240" w:after="60"/>
      <w:outlineLvl w:val="3"/>
    </w:pPr>
    <w:rPr>
      <w:bCs/>
      <w:i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7F3C5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7F3C5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rsid w:val="000A007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0A0074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0A007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0A0074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A13E0B"/>
    <w:pPr>
      <w:ind w:left="720"/>
      <w:contextualSpacing/>
    </w:pPr>
  </w:style>
  <w:style w:type="character" w:styleId="Refdecomentario">
    <w:name w:val="annotation reference"/>
    <w:basedOn w:val="Fuentedeprrafopredeter"/>
    <w:rsid w:val="00783F8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83F8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83F8A"/>
  </w:style>
  <w:style w:type="paragraph" w:styleId="Asuntodelcomentario">
    <w:name w:val="annotation subject"/>
    <w:basedOn w:val="Textocomentario"/>
    <w:next w:val="Textocomentario"/>
    <w:link w:val="AsuntodelcomentarioCar"/>
    <w:rsid w:val="00783F8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783F8A"/>
    <w:rPr>
      <w:b/>
      <w:bCs/>
    </w:rPr>
  </w:style>
  <w:style w:type="paragraph" w:customStyle="1" w:styleId="Default">
    <w:name w:val="Default"/>
    <w:rsid w:val="000B62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autoRedefine/>
    <w:qFormat/>
    <w:rsid w:val="00C6421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autoRedefine/>
    <w:qFormat/>
    <w:rsid w:val="00C6421F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autoRedefine/>
    <w:qFormat/>
    <w:rsid w:val="00C6421F"/>
    <w:pPr>
      <w:keepNext/>
      <w:numPr>
        <w:ilvl w:val="3"/>
        <w:numId w:val="3"/>
      </w:numPr>
      <w:spacing w:before="240" w:after="60"/>
      <w:outlineLvl w:val="3"/>
    </w:pPr>
    <w:rPr>
      <w:bCs/>
      <w:i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7F3C5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7F3C5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rsid w:val="000A007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0A0074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0A007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0A0074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A13E0B"/>
    <w:pPr>
      <w:ind w:left="720"/>
      <w:contextualSpacing/>
    </w:pPr>
  </w:style>
  <w:style w:type="character" w:styleId="Refdecomentario">
    <w:name w:val="annotation reference"/>
    <w:basedOn w:val="Fuentedeprrafopredeter"/>
    <w:rsid w:val="00783F8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83F8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83F8A"/>
  </w:style>
  <w:style w:type="paragraph" w:styleId="Asuntodelcomentario">
    <w:name w:val="annotation subject"/>
    <w:basedOn w:val="Textocomentario"/>
    <w:next w:val="Textocomentario"/>
    <w:link w:val="AsuntodelcomentarioCar"/>
    <w:rsid w:val="00783F8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783F8A"/>
    <w:rPr>
      <w:b/>
      <w:bCs/>
    </w:rPr>
  </w:style>
  <w:style w:type="paragraph" w:customStyle="1" w:styleId="Default">
    <w:name w:val="Default"/>
    <w:rsid w:val="000B62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ilar\CONFIG~1\Temp\Directorio%20temporal%201%20para%20Plantillas_de_documentos.zip\Plantilla%20de%20carta%20camer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65750-CA7A-485B-9C74-C483D269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de carta cameral</Template>
  <TotalTime>45</TotalTime>
  <Pages>1</Pages>
  <Words>224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Camara comercio Oviedo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Estancias</dc:title>
  <dc:subject/>
  <dc:creator>Servicio FP</dc:creator>
  <cp:keywords/>
  <dc:description/>
  <cp:lastModifiedBy>EDUARDO MADRERA MAYOR</cp:lastModifiedBy>
  <cp:revision>14</cp:revision>
  <cp:lastPrinted>2017-10-19T10:48:00Z</cp:lastPrinted>
  <dcterms:created xsi:type="dcterms:W3CDTF">2017-10-19T10:14:00Z</dcterms:created>
  <dcterms:modified xsi:type="dcterms:W3CDTF">2017-12-20T16:37:00Z</dcterms:modified>
</cp:coreProperties>
</file>